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79F5" w14:textId="2DD9A188" w:rsidR="00535962" w:rsidRPr="00F7167E" w:rsidRDefault="001C463C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33F0586D">
                <wp:simplePos x="0" y="0"/>
                <wp:positionH relativeFrom="page">
                  <wp:posOffset>4678680</wp:posOffset>
                </wp:positionH>
                <wp:positionV relativeFrom="paragraph">
                  <wp:posOffset>-647065</wp:posOffset>
                </wp:positionV>
                <wp:extent cx="2235835" cy="662940"/>
                <wp:effectExtent l="19050" t="19050" r="1206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662940"/>
                          <a:chOff x="12827" y="523"/>
                          <a:chExt cx="2677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827" y="524"/>
                            <a:ext cx="2677" cy="908"/>
                            <a:chOff x="9062" y="685"/>
                            <a:chExt cx="2230" cy="844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62" y="1080"/>
                              <a:ext cx="2230" cy="44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5CABED52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 w:rsidR="00E068E7">
                                              <w:rPr>
                                                <w:rStyle w:val="Style2"/>
                                              </w:rPr>
                                              <w:t>CCC-PEOR-202</w:t>
                                            </w:r>
                                            <w:r w:rsidR="00A140C7">
                                              <w:rPr>
                                                <w:rStyle w:val="Style2"/>
                                              </w:rPr>
                                              <w:t>5</w:t>
                                            </w:r>
                                            <w:r w:rsidR="00E068E7">
                                              <w:rPr>
                                                <w:rStyle w:val="Style2"/>
                                              </w:rPr>
                                              <w:t>-000</w:t>
                                            </w:r>
                                            <w:r w:rsidR="005F148B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1C463C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368.4pt;margin-top:-50.95pt;width:176.05pt;height:52.2pt;z-index:251696128;mso-position-horizontal-relative:page" coordorigin="12827,523" coordsize="267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827;top:524;width:2677;height:908" coordorigin="9062,685" coordsize="2230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62;top:1080;width:2230;height: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5CABED52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 w:rsidR="00E068E7">
                                        <w:rPr>
                                          <w:rStyle w:val="Style2"/>
                                        </w:rPr>
                                        <w:t>CCC-PEOR-202</w:t>
                                      </w:r>
                                      <w:r w:rsidR="00A140C7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  <w:r w:rsidR="00E068E7">
                                        <w:rPr>
                                          <w:rStyle w:val="Style2"/>
                                        </w:rPr>
                                        <w:t>-000</w:t>
                                      </w:r>
                                      <w:r w:rsidR="005F148B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1C463C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A140C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1116BC5F">
                <wp:simplePos x="0" y="0"/>
                <wp:positionH relativeFrom="column">
                  <wp:posOffset>4615815</wp:posOffset>
                </wp:positionH>
                <wp:positionV relativeFrom="paragraph">
                  <wp:posOffset>0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1C463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1" type="#_x0000_t202" style="position:absolute;margin-left:363.45pt;margin-top:0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" filled="f" stroked="f">
                <v:textbox>
                  <w:txbxContent>
                    <w:p w14:paraId="4B278991" w14:textId="77777777" w:rsidR="0026335F" w:rsidRPr="0026335F" w:rsidRDefault="001C463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E3E21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56A247BE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rPr>
                              <w:noProof/>
                            </w:rPr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469CACB7" w:rsidR="00535962" w:rsidRPr="00535962" w:rsidRDefault="00A140C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0947B7B2">
                <wp:simplePos x="0" y="0"/>
                <wp:positionH relativeFrom="column">
                  <wp:posOffset>4768850</wp:posOffset>
                </wp:positionH>
                <wp:positionV relativeFrom="paragraph">
                  <wp:posOffset>5715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4" type="#_x0000_t202" style="position:absolute;margin-left:375.5pt;margin-top:.4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1C463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E677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E3E21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6E6A" w14:textId="77777777" w:rsidR="00360703" w:rsidRDefault="00360703" w:rsidP="001007E7">
      <w:pPr>
        <w:spacing w:after="0" w:line="240" w:lineRule="auto"/>
      </w:pPr>
      <w:r>
        <w:separator/>
      </w:r>
    </w:p>
  </w:endnote>
  <w:endnote w:type="continuationSeparator" w:id="0">
    <w:p w14:paraId="3802FC7B" w14:textId="77777777" w:rsidR="00360703" w:rsidRDefault="003607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A585" w14:textId="77777777" w:rsidR="00360703" w:rsidRDefault="00360703" w:rsidP="001007E7">
      <w:pPr>
        <w:spacing w:after="0" w:line="240" w:lineRule="auto"/>
      </w:pPr>
      <w:r>
        <w:separator/>
      </w:r>
    </w:p>
  </w:footnote>
  <w:footnote w:type="continuationSeparator" w:id="0">
    <w:p w14:paraId="23D0B668" w14:textId="77777777" w:rsidR="00360703" w:rsidRDefault="0036070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21843"/>
    <w:rsid w:val="00130549"/>
    <w:rsid w:val="001320AB"/>
    <w:rsid w:val="00134A7E"/>
    <w:rsid w:val="00157600"/>
    <w:rsid w:val="0016722A"/>
    <w:rsid w:val="00170EC5"/>
    <w:rsid w:val="00181E8D"/>
    <w:rsid w:val="00194FF2"/>
    <w:rsid w:val="001971CB"/>
    <w:rsid w:val="001A3F92"/>
    <w:rsid w:val="001C463C"/>
    <w:rsid w:val="001F73A7"/>
    <w:rsid w:val="002009A7"/>
    <w:rsid w:val="00253DBA"/>
    <w:rsid w:val="00254C69"/>
    <w:rsid w:val="0026335F"/>
    <w:rsid w:val="00295BD4"/>
    <w:rsid w:val="002A4D5B"/>
    <w:rsid w:val="002B43A0"/>
    <w:rsid w:val="002B46D1"/>
    <w:rsid w:val="002C4E28"/>
    <w:rsid w:val="002D451D"/>
    <w:rsid w:val="002E1412"/>
    <w:rsid w:val="00314023"/>
    <w:rsid w:val="00341484"/>
    <w:rsid w:val="00360703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844D9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5F148B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061C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71B8C"/>
    <w:rsid w:val="009A29C7"/>
    <w:rsid w:val="009A4E12"/>
    <w:rsid w:val="00A140C7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E768A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068E7"/>
    <w:rsid w:val="00E127E7"/>
    <w:rsid w:val="00E13E55"/>
    <w:rsid w:val="00E14BD3"/>
    <w:rsid w:val="00E3215C"/>
    <w:rsid w:val="00E446DC"/>
    <w:rsid w:val="00E46B33"/>
    <w:rsid w:val="00E6779F"/>
    <w:rsid w:val="00E82502"/>
    <w:rsid w:val="00E900FB"/>
    <w:rsid w:val="00EA2F84"/>
    <w:rsid w:val="00EA6B34"/>
    <w:rsid w:val="00EA7406"/>
    <w:rsid w:val="00EB3CD3"/>
    <w:rsid w:val="00EE1E7B"/>
    <w:rsid w:val="00F14C9C"/>
    <w:rsid w:val="00F225BF"/>
    <w:rsid w:val="00F47380"/>
    <w:rsid w:val="00F53753"/>
    <w:rsid w:val="00F7167E"/>
    <w:rsid w:val="00F7443C"/>
    <w:rsid w:val="00F9504D"/>
    <w:rsid w:val="00FB13A2"/>
    <w:rsid w:val="00FB54E9"/>
    <w:rsid w:val="00FC2870"/>
    <w:rsid w:val="00FE5474"/>
    <w:rsid w:val="00FF60B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321FA-47DB-4AE8-8EE6-43A264133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E1CEA-C297-469F-957C-6BADFB743A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9C86B309-B060-4EAF-9F4B-3FF80D49DE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19</cp:revision>
  <cp:lastPrinted>2011-03-04T18:59:00Z</cp:lastPrinted>
  <dcterms:created xsi:type="dcterms:W3CDTF">2021-09-30T16:12:00Z</dcterms:created>
  <dcterms:modified xsi:type="dcterms:W3CDTF">2025-03-24T18:08:00Z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